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EBF5D" w14:textId="77777777" w:rsidR="00712D99" w:rsidRDefault="00712D99" w:rsidP="00712D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IWE</w:t>
      </w:r>
      <w:r>
        <w:rPr>
          <w:rFonts w:cs="Times New Roman"/>
          <w:szCs w:val="24"/>
        </w:rPr>
        <w:t xml:space="preserve">     (d.ca.1430)</w:t>
      </w:r>
    </w:p>
    <w:p w14:paraId="688023B5" w14:textId="77777777" w:rsidR="00712D99" w:rsidRDefault="00712D99" w:rsidP="00712D99">
      <w:pPr>
        <w:pStyle w:val="NoSpacing"/>
        <w:rPr>
          <w:rFonts w:cs="Times New Roman"/>
          <w:szCs w:val="24"/>
        </w:rPr>
      </w:pPr>
    </w:p>
    <w:p w14:paraId="16E6B730" w14:textId="77777777" w:rsidR="00712D99" w:rsidRDefault="00712D99" w:rsidP="00712D99">
      <w:pPr>
        <w:pStyle w:val="NoSpacing"/>
        <w:rPr>
          <w:rFonts w:cs="Times New Roman"/>
          <w:szCs w:val="24"/>
        </w:rPr>
      </w:pPr>
    </w:p>
    <w:p w14:paraId="2C0E7D83" w14:textId="77777777" w:rsidR="00712D99" w:rsidRDefault="00712D99" w:rsidP="00712D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Jun.</w:t>
      </w:r>
      <w:r>
        <w:rPr>
          <w:rFonts w:cs="Times New Roman"/>
          <w:szCs w:val="24"/>
        </w:rPr>
        <w:tab/>
        <w:t>1430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Devon.</w:t>
      </w:r>
    </w:p>
    <w:p w14:paraId="42F1D299" w14:textId="77777777" w:rsidR="00712D99" w:rsidRDefault="00712D99" w:rsidP="00712D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p.276)</w:t>
      </w:r>
    </w:p>
    <w:p w14:paraId="52290069" w14:textId="77777777" w:rsidR="00712D99" w:rsidRDefault="00712D99" w:rsidP="00712D99">
      <w:pPr>
        <w:pStyle w:val="NoSpacing"/>
        <w:rPr>
          <w:rFonts w:cs="Times New Roman"/>
          <w:szCs w:val="24"/>
        </w:rPr>
      </w:pPr>
    </w:p>
    <w:p w14:paraId="0A01AB44" w14:textId="77777777" w:rsidR="00712D99" w:rsidRDefault="00712D99" w:rsidP="00712D99">
      <w:pPr>
        <w:pStyle w:val="NoSpacing"/>
        <w:rPr>
          <w:rFonts w:cs="Times New Roman"/>
          <w:szCs w:val="24"/>
        </w:rPr>
      </w:pPr>
    </w:p>
    <w:p w14:paraId="44FE2314" w14:textId="7D14117D" w:rsidR="00BA00AB" w:rsidRPr="00EB3209" w:rsidRDefault="00712D99" w:rsidP="00712D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May 2024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02A43E" w14:textId="77777777" w:rsidR="00712D99" w:rsidRDefault="00712D99" w:rsidP="009139A6">
      <w:r>
        <w:separator/>
      </w:r>
    </w:p>
  </w:endnote>
  <w:endnote w:type="continuationSeparator" w:id="0">
    <w:p w14:paraId="00700264" w14:textId="77777777" w:rsidR="00712D99" w:rsidRDefault="00712D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DDD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B69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7D4F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5830C5" w14:textId="77777777" w:rsidR="00712D99" w:rsidRDefault="00712D99" w:rsidP="009139A6">
      <w:r>
        <w:separator/>
      </w:r>
    </w:p>
  </w:footnote>
  <w:footnote w:type="continuationSeparator" w:id="0">
    <w:p w14:paraId="6D095D4C" w14:textId="77777777" w:rsidR="00712D99" w:rsidRDefault="00712D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617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303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DFD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D99"/>
    <w:rsid w:val="000666E0"/>
    <w:rsid w:val="002510B7"/>
    <w:rsid w:val="00270799"/>
    <w:rsid w:val="005C130B"/>
    <w:rsid w:val="00712D9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4C800"/>
  <w15:chartTrackingRefBased/>
  <w15:docId w15:val="{CABC4476-9C9E-4AD2-843A-D82DD0EB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2024-05-09T20:38:00Z</dcterms:created>
  <dcterms:modified xsi:type="dcterms:W3CDTF">2024-05-09T20:38:00Z</dcterms:modified>
</cp:coreProperties>
</file>